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74E88" w14:textId="77777777" w:rsidR="00535801" w:rsidRDefault="00535801" w:rsidP="005358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WYMARKE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316CAEFE" w14:textId="77777777" w:rsidR="00535801" w:rsidRDefault="00535801" w:rsidP="005358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Market Deeping, Lincolnshire. Smith.</w:t>
      </w:r>
    </w:p>
    <w:p w14:paraId="31821C38" w14:textId="77777777" w:rsidR="00535801" w:rsidRDefault="00535801" w:rsidP="005358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8150EE" w14:textId="77777777" w:rsidR="00535801" w:rsidRDefault="00535801" w:rsidP="005358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0AAA54" w14:textId="77777777" w:rsidR="00535801" w:rsidRDefault="00535801" w:rsidP="005358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Multon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brought a plaint of debt against him,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Fyssher</w:t>
      </w:r>
      <w:proofErr w:type="spellEnd"/>
    </w:p>
    <w:p w14:paraId="1F3539A0" w14:textId="77777777" w:rsidR="00535801" w:rsidRDefault="00535801" w:rsidP="005358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Wisbech, </w:t>
      </w:r>
      <w:proofErr w:type="spellStart"/>
      <w:r>
        <w:rPr>
          <w:rFonts w:ascii="Times New Roman" w:hAnsi="Times New Roman" w:cs="Times New Roman"/>
          <w:sz w:val="24"/>
          <w:szCs w:val="24"/>
        </w:rPr>
        <w:t>Cambridgeshire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John Laurance of </w:t>
      </w:r>
      <w:proofErr w:type="gramStart"/>
      <w:r>
        <w:rPr>
          <w:rFonts w:ascii="Times New Roman" w:hAnsi="Times New Roman" w:cs="Times New Roman"/>
          <w:sz w:val="24"/>
          <w:szCs w:val="24"/>
        </w:rPr>
        <w:t>Wisbech.(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14:paraId="57F0722F" w14:textId="77777777" w:rsidR="00535801" w:rsidRDefault="00535801" w:rsidP="005358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 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E5964B8" w14:textId="77777777" w:rsidR="00535801" w:rsidRDefault="00535801" w:rsidP="005358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79B30D" w14:textId="77777777" w:rsidR="00535801" w:rsidRDefault="00535801" w:rsidP="005358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D6A2CA" w14:textId="77777777" w:rsidR="00535801" w:rsidRDefault="00535801" w:rsidP="005358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March 2022</w:t>
      </w:r>
    </w:p>
    <w:p w14:paraId="076DC79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A6A02" w14:textId="77777777" w:rsidR="00535801" w:rsidRDefault="00535801" w:rsidP="009139A6">
      <w:r>
        <w:separator/>
      </w:r>
    </w:p>
  </w:endnote>
  <w:endnote w:type="continuationSeparator" w:id="0">
    <w:p w14:paraId="7CF55F77" w14:textId="77777777" w:rsidR="00535801" w:rsidRDefault="0053580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0D07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30DA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53ED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E5D52" w14:textId="77777777" w:rsidR="00535801" w:rsidRDefault="00535801" w:rsidP="009139A6">
      <w:r>
        <w:separator/>
      </w:r>
    </w:p>
  </w:footnote>
  <w:footnote w:type="continuationSeparator" w:id="0">
    <w:p w14:paraId="3B89FDF0" w14:textId="77777777" w:rsidR="00535801" w:rsidRDefault="0053580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6DD1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C4F0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1A4B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801"/>
    <w:rsid w:val="000666E0"/>
    <w:rsid w:val="002510B7"/>
    <w:rsid w:val="00535801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C685F2"/>
  <w15:chartTrackingRefBased/>
  <w15:docId w15:val="{60AB18CD-26A7-4DE2-9FFC-103AAEA30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358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2022-04-28T20:26:00Z</dcterms:created>
  <dcterms:modified xsi:type="dcterms:W3CDTF">2022-04-28T20:27:00Z</dcterms:modified>
</cp:coreProperties>
</file>